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B2C" w:rsidRPr="00B36436" w:rsidRDefault="00401B2C" w:rsidP="00B3643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b/>
        </w:rPr>
        <w:t xml:space="preserve"> </w:t>
      </w:r>
      <w:r w:rsidRPr="00B36436">
        <w:rPr>
          <w:rFonts w:ascii="Times New Roman" w:hAnsi="Times New Roman"/>
          <w:b/>
          <w:sz w:val="24"/>
          <w:szCs w:val="24"/>
        </w:rPr>
        <w:t>РОССИЙСКАЯ  ФЕДЕРАЦИЯ</w:t>
      </w:r>
    </w:p>
    <w:p w:rsidR="00401B2C" w:rsidRPr="00B36436" w:rsidRDefault="00401B2C" w:rsidP="00B3643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36436">
        <w:rPr>
          <w:rFonts w:ascii="Times New Roman" w:hAnsi="Times New Roman"/>
          <w:b/>
          <w:sz w:val="24"/>
          <w:szCs w:val="24"/>
        </w:rPr>
        <w:t xml:space="preserve">Березинская   сельская  администрация  </w:t>
      </w:r>
    </w:p>
    <w:p w:rsidR="00401B2C" w:rsidRPr="00B36436" w:rsidRDefault="00401B2C" w:rsidP="00B3643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36436">
        <w:rPr>
          <w:rFonts w:ascii="Times New Roman" w:hAnsi="Times New Roman"/>
          <w:b/>
          <w:sz w:val="24"/>
          <w:szCs w:val="24"/>
        </w:rPr>
        <w:t>Березинского  сельского  поселения</w:t>
      </w:r>
    </w:p>
    <w:p w:rsidR="00401B2C" w:rsidRPr="00B36436" w:rsidRDefault="00401B2C" w:rsidP="00B3643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36436">
        <w:rPr>
          <w:rFonts w:ascii="Times New Roman" w:hAnsi="Times New Roman"/>
          <w:b/>
          <w:sz w:val="24"/>
          <w:szCs w:val="24"/>
        </w:rPr>
        <w:t>Унечского района  Брянской  области</w:t>
      </w:r>
    </w:p>
    <w:p w:rsidR="00401B2C" w:rsidRPr="00B36436" w:rsidRDefault="00401B2C" w:rsidP="00712C5D">
      <w:pPr>
        <w:ind w:left="708" w:firstLine="708"/>
        <w:rPr>
          <w:rFonts w:ascii="Times New Roman" w:hAnsi="Times New Roman"/>
          <w:b/>
          <w:sz w:val="24"/>
          <w:szCs w:val="24"/>
        </w:rPr>
      </w:pPr>
      <w:r w:rsidRPr="00B36436">
        <w:rPr>
          <w:rFonts w:ascii="Times New Roman" w:hAnsi="Times New Roman"/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BD21315_" style="width:332.25pt;height:16.5pt;visibility:visible">
            <v:imagedata r:id="rId5" o:title=""/>
          </v:shape>
        </w:pict>
      </w:r>
    </w:p>
    <w:p w:rsidR="00401B2C" w:rsidRPr="00B36436" w:rsidRDefault="00401B2C" w:rsidP="009738FF">
      <w:pPr>
        <w:pStyle w:val="Subtitle"/>
        <w:spacing w:before="120"/>
        <w:rPr>
          <w:rFonts w:ascii="Times New Roman" w:hAnsi="Times New Roman" w:cs="Times New Roman"/>
          <w:sz w:val="24"/>
        </w:rPr>
      </w:pPr>
      <w:r w:rsidRPr="00B36436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401B2C" w:rsidRPr="00B36436" w:rsidRDefault="00401B2C" w:rsidP="00712C5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</w:t>
      </w:r>
      <w:r w:rsidRPr="00B36436">
        <w:rPr>
          <w:rFonts w:ascii="Times New Roman" w:hAnsi="Times New Roman"/>
          <w:b/>
          <w:sz w:val="24"/>
          <w:szCs w:val="24"/>
        </w:rPr>
        <w:t>27.05.2026  год</w:t>
      </w:r>
      <w:r>
        <w:rPr>
          <w:rFonts w:ascii="Times New Roman" w:hAnsi="Times New Roman"/>
          <w:b/>
          <w:sz w:val="24"/>
          <w:szCs w:val="24"/>
        </w:rPr>
        <w:t xml:space="preserve">а </w:t>
      </w:r>
      <w:r w:rsidRPr="00B36436">
        <w:rPr>
          <w:rFonts w:ascii="Times New Roman" w:hAnsi="Times New Roman"/>
          <w:b/>
          <w:sz w:val="24"/>
          <w:szCs w:val="24"/>
        </w:rPr>
        <w:t xml:space="preserve"> № 12</w:t>
      </w:r>
    </w:p>
    <w:p w:rsidR="00401B2C" w:rsidRPr="00B36436" w:rsidRDefault="00401B2C" w:rsidP="00712C5D">
      <w:pPr>
        <w:rPr>
          <w:rFonts w:ascii="Times New Roman" w:hAnsi="Times New Roman"/>
          <w:sz w:val="24"/>
          <w:szCs w:val="24"/>
        </w:rPr>
      </w:pPr>
      <w:r w:rsidRPr="00B36436">
        <w:rPr>
          <w:rFonts w:ascii="Times New Roman" w:hAnsi="Times New Roman"/>
          <w:b/>
          <w:sz w:val="24"/>
          <w:szCs w:val="24"/>
        </w:rPr>
        <w:t xml:space="preserve"> д.Березина</w:t>
      </w:r>
    </w:p>
    <w:p w:rsidR="00401B2C" w:rsidRPr="00B36436" w:rsidRDefault="00401B2C" w:rsidP="00712C5D">
      <w:pPr>
        <w:widowControl w:val="0"/>
        <w:spacing w:after="0"/>
        <w:ind w:right="5102"/>
        <w:rPr>
          <w:rFonts w:ascii="Times New Roman" w:hAnsi="Times New Roman"/>
          <w:bCs/>
          <w:sz w:val="24"/>
          <w:szCs w:val="24"/>
        </w:rPr>
      </w:pPr>
      <w:r w:rsidRPr="00B36436">
        <w:rPr>
          <w:rFonts w:ascii="Times New Roman" w:hAnsi="Times New Roman"/>
          <w:bCs/>
          <w:sz w:val="24"/>
          <w:szCs w:val="24"/>
        </w:rPr>
        <w:t>О внесении изменений в муниципальную программу «Обеспечение реализации полномочий исполнительно-распорядительного органа местного самоуправления Березинского сельского  поселения Унечского муниципального района Брянской области,</w:t>
      </w:r>
    </w:p>
    <w:p w:rsidR="00401B2C" w:rsidRPr="00B36436" w:rsidRDefault="00401B2C" w:rsidP="00712C5D">
      <w:pPr>
        <w:widowControl w:val="0"/>
        <w:spacing w:after="0"/>
        <w:ind w:right="5102"/>
        <w:rPr>
          <w:rFonts w:ascii="Times New Roman" w:hAnsi="Times New Roman"/>
          <w:bCs/>
          <w:sz w:val="24"/>
          <w:szCs w:val="24"/>
        </w:rPr>
      </w:pPr>
      <w:r w:rsidRPr="00B36436">
        <w:rPr>
          <w:rFonts w:ascii="Times New Roman" w:hAnsi="Times New Roman"/>
          <w:bCs/>
          <w:sz w:val="24"/>
          <w:szCs w:val="24"/>
        </w:rPr>
        <w:t xml:space="preserve">утвержденную постановлением </w:t>
      </w:r>
    </w:p>
    <w:p w:rsidR="00401B2C" w:rsidRPr="00B36436" w:rsidRDefault="00401B2C" w:rsidP="00712C5D">
      <w:pPr>
        <w:widowControl w:val="0"/>
        <w:spacing w:after="0"/>
        <w:ind w:right="5102"/>
        <w:rPr>
          <w:rFonts w:ascii="Times New Roman" w:hAnsi="Times New Roman"/>
          <w:bCs/>
          <w:sz w:val="24"/>
          <w:szCs w:val="24"/>
        </w:rPr>
      </w:pPr>
      <w:r w:rsidRPr="00B36436">
        <w:rPr>
          <w:rFonts w:ascii="Times New Roman" w:hAnsi="Times New Roman"/>
          <w:bCs/>
          <w:sz w:val="24"/>
          <w:szCs w:val="24"/>
        </w:rPr>
        <w:t>Березинской сельской администрации</w:t>
      </w:r>
    </w:p>
    <w:p w:rsidR="00401B2C" w:rsidRPr="00B36436" w:rsidRDefault="00401B2C" w:rsidP="003C739B">
      <w:pPr>
        <w:widowControl w:val="0"/>
        <w:spacing w:after="0"/>
        <w:ind w:right="5102"/>
        <w:rPr>
          <w:rFonts w:ascii="Times New Roman" w:hAnsi="Times New Roman"/>
          <w:bCs/>
          <w:sz w:val="24"/>
          <w:szCs w:val="24"/>
        </w:rPr>
      </w:pPr>
      <w:r w:rsidRPr="00B36436">
        <w:rPr>
          <w:rFonts w:ascii="Times New Roman" w:hAnsi="Times New Roman"/>
          <w:bCs/>
          <w:sz w:val="24"/>
          <w:szCs w:val="24"/>
        </w:rPr>
        <w:t>№ 3 от 27.02.2026 года (в редакции № 2 от 23.01.2026г.; №3 от 27.02.20226г.)</w:t>
      </w:r>
    </w:p>
    <w:p w:rsidR="00401B2C" w:rsidRPr="00B36436" w:rsidRDefault="00401B2C" w:rsidP="00712C5D">
      <w:pPr>
        <w:widowControl w:val="0"/>
        <w:spacing w:after="0"/>
        <w:ind w:right="5102"/>
        <w:rPr>
          <w:rFonts w:ascii="Times New Roman" w:hAnsi="Times New Roman"/>
          <w:bCs/>
          <w:sz w:val="24"/>
          <w:szCs w:val="24"/>
        </w:rPr>
      </w:pPr>
    </w:p>
    <w:p w:rsidR="00401B2C" w:rsidRPr="00B36436" w:rsidRDefault="00401B2C" w:rsidP="009B1D8F">
      <w:pPr>
        <w:widowControl w:val="0"/>
        <w:spacing w:after="0"/>
        <w:ind w:right="-1"/>
        <w:rPr>
          <w:rFonts w:ascii="Times New Roman" w:hAnsi="Times New Roman"/>
          <w:bCs/>
          <w:sz w:val="24"/>
          <w:szCs w:val="24"/>
        </w:rPr>
      </w:pPr>
      <w:r w:rsidRPr="00B36436">
        <w:rPr>
          <w:rFonts w:ascii="Times New Roman" w:hAnsi="Times New Roman"/>
          <w:bCs/>
          <w:sz w:val="24"/>
          <w:szCs w:val="24"/>
        </w:rPr>
        <w:t xml:space="preserve">          В соответствии с решением № 5-70 от 18.12.2025 года «О бюджете Березинского сельского поселения Унечского муниципального района Брянской области на 2026 год и на плановый период 2027 и 2028 год»</w:t>
      </w:r>
    </w:p>
    <w:p w:rsidR="00401B2C" w:rsidRPr="00B36436" w:rsidRDefault="00401B2C" w:rsidP="009B1D8F">
      <w:pPr>
        <w:widowControl w:val="0"/>
        <w:spacing w:after="0"/>
        <w:ind w:right="-1"/>
        <w:rPr>
          <w:rFonts w:ascii="Times New Roman" w:hAnsi="Times New Roman"/>
          <w:bCs/>
          <w:sz w:val="24"/>
          <w:szCs w:val="24"/>
        </w:rPr>
      </w:pPr>
    </w:p>
    <w:p w:rsidR="00401B2C" w:rsidRPr="00B36436" w:rsidRDefault="00401B2C" w:rsidP="009B1D8F">
      <w:pPr>
        <w:widowControl w:val="0"/>
        <w:spacing w:after="0"/>
        <w:ind w:right="-1"/>
        <w:rPr>
          <w:rFonts w:ascii="Times New Roman" w:hAnsi="Times New Roman"/>
          <w:bCs/>
          <w:sz w:val="24"/>
          <w:szCs w:val="24"/>
        </w:rPr>
      </w:pPr>
      <w:r w:rsidRPr="00B36436">
        <w:rPr>
          <w:rFonts w:ascii="Times New Roman" w:hAnsi="Times New Roman"/>
          <w:bCs/>
          <w:sz w:val="24"/>
          <w:szCs w:val="24"/>
        </w:rPr>
        <w:t xml:space="preserve">   ПОСТАНОВЛЯЮ:</w:t>
      </w:r>
    </w:p>
    <w:p w:rsidR="00401B2C" w:rsidRPr="00B36436" w:rsidRDefault="00401B2C" w:rsidP="009B1D8F">
      <w:pPr>
        <w:widowControl w:val="0"/>
        <w:spacing w:after="0"/>
        <w:ind w:right="-1"/>
        <w:rPr>
          <w:rFonts w:ascii="Times New Roman" w:hAnsi="Times New Roman"/>
          <w:bCs/>
          <w:sz w:val="24"/>
          <w:szCs w:val="24"/>
        </w:rPr>
      </w:pPr>
      <w:r w:rsidRPr="00B36436">
        <w:rPr>
          <w:rFonts w:ascii="Times New Roman" w:hAnsi="Times New Roman"/>
          <w:bCs/>
          <w:sz w:val="24"/>
          <w:szCs w:val="24"/>
        </w:rPr>
        <w:t xml:space="preserve">  </w:t>
      </w:r>
    </w:p>
    <w:p w:rsidR="00401B2C" w:rsidRPr="00B36436" w:rsidRDefault="00401B2C" w:rsidP="009B1D8F">
      <w:pPr>
        <w:widowControl w:val="0"/>
        <w:spacing w:after="0"/>
        <w:ind w:right="-1"/>
        <w:rPr>
          <w:rFonts w:ascii="Times New Roman" w:hAnsi="Times New Roman"/>
          <w:bCs/>
          <w:sz w:val="24"/>
          <w:szCs w:val="24"/>
        </w:rPr>
      </w:pPr>
      <w:r w:rsidRPr="00B36436">
        <w:rPr>
          <w:rFonts w:ascii="Times New Roman" w:hAnsi="Times New Roman"/>
          <w:bCs/>
          <w:sz w:val="24"/>
          <w:szCs w:val="24"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Березинского сельского поселения Унечского муниципального района Брянской области  следующие изменения:</w:t>
      </w:r>
    </w:p>
    <w:p w:rsidR="00401B2C" w:rsidRPr="00B36436" w:rsidRDefault="00401B2C" w:rsidP="009B1D8F">
      <w:pPr>
        <w:widowControl w:val="0"/>
        <w:spacing w:after="0"/>
        <w:ind w:right="-1"/>
        <w:rPr>
          <w:rFonts w:ascii="Times New Roman" w:hAnsi="Times New Roman"/>
          <w:bCs/>
          <w:sz w:val="24"/>
          <w:szCs w:val="24"/>
        </w:rPr>
      </w:pPr>
    </w:p>
    <w:p w:rsidR="00401B2C" w:rsidRPr="00B36436" w:rsidRDefault="00401B2C" w:rsidP="0091416F">
      <w:pPr>
        <w:pStyle w:val="ListParagraph"/>
        <w:widowControl w:val="0"/>
        <w:numPr>
          <w:ilvl w:val="1"/>
          <w:numId w:val="1"/>
        </w:numPr>
        <w:spacing w:after="0"/>
        <w:ind w:right="-1"/>
        <w:rPr>
          <w:rFonts w:ascii="Times New Roman" w:hAnsi="Times New Roman"/>
          <w:bCs/>
          <w:sz w:val="24"/>
          <w:szCs w:val="24"/>
        </w:rPr>
      </w:pPr>
      <w:r w:rsidRPr="00B36436">
        <w:rPr>
          <w:rFonts w:ascii="Times New Roman" w:hAnsi="Times New Roman"/>
          <w:bCs/>
          <w:sz w:val="24"/>
          <w:szCs w:val="24"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401B2C" w:rsidRPr="00B36436" w:rsidTr="0091416F">
        <w:trPr>
          <w:trHeight w:val="2100"/>
        </w:trPr>
        <w:tc>
          <w:tcPr>
            <w:tcW w:w="3928" w:type="dxa"/>
          </w:tcPr>
          <w:p w:rsidR="00401B2C" w:rsidRPr="00B36436" w:rsidRDefault="00401B2C">
            <w:pPr>
              <w:rPr>
                <w:rFonts w:ascii="Times New Roman" w:hAnsi="Times New Roman"/>
                <w:sz w:val="24"/>
                <w:szCs w:val="24"/>
              </w:rPr>
            </w:pPr>
            <w:r w:rsidRPr="00B36436">
              <w:rPr>
                <w:rFonts w:ascii="Times New Roman" w:hAnsi="Times New Roman"/>
                <w:sz w:val="24"/>
                <w:szCs w:val="24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401B2C" w:rsidRPr="00B36436" w:rsidRDefault="00401B2C" w:rsidP="00D62442">
            <w:pPr>
              <w:rPr>
                <w:rFonts w:ascii="Times New Roman" w:hAnsi="Times New Roman"/>
                <w:sz w:val="24"/>
                <w:szCs w:val="24"/>
              </w:rPr>
            </w:pPr>
            <w:r w:rsidRPr="00B36436">
              <w:rPr>
                <w:rFonts w:ascii="Times New Roman" w:hAnsi="Times New Roman"/>
                <w:sz w:val="24"/>
                <w:szCs w:val="24"/>
              </w:rPr>
              <w:t>Общий объем средств, предусмотренных на реализацию муниципальной программы – 12669533,00  рублей, в том числе:</w:t>
            </w:r>
          </w:p>
          <w:p w:rsidR="00401B2C" w:rsidRPr="00B36436" w:rsidRDefault="00401B2C" w:rsidP="00D62442">
            <w:pPr>
              <w:rPr>
                <w:rFonts w:ascii="Times New Roman" w:hAnsi="Times New Roman"/>
                <w:sz w:val="24"/>
                <w:szCs w:val="24"/>
              </w:rPr>
            </w:pPr>
            <w:r w:rsidRPr="00B36436">
              <w:rPr>
                <w:rFonts w:ascii="Times New Roman" w:hAnsi="Times New Roman"/>
                <w:sz w:val="24"/>
                <w:szCs w:val="24"/>
              </w:rPr>
              <w:t>2026 год- 5063450,00  рублей;</w:t>
            </w:r>
          </w:p>
          <w:p w:rsidR="00401B2C" w:rsidRPr="00B36436" w:rsidRDefault="00401B2C" w:rsidP="00D62442">
            <w:pPr>
              <w:rPr>
                <w:rFonts w:ascii="Times New Roman" w:hAnsi="Times New Roman"/>
                <w:sz w:val="24"/>
                <w:szCs w:val="24"/>
              </w:rPr>
            </w:pPr>
            <w:r w:rsidRPr="00B36436">
              <w:rPr>
                <w:rFonts w:ascii="Times New Roman" w:hAnsi="Times New Roman"/>
                <w:sz w:val="24"/>
                <w:szCs w:val="24"/>
              </w:rPr>
              <w:t>2027 год- 3781135,00рублей;</w:t>
            </w:r>
          </w:p>
          <w:p w:rsidR="00401B2C" w:rsidRPr="00B36436" w:rsidRDefault="00401B2C" w:rsidP="00470A79">
            <w:pPr>
              <w:rPr>
                <w:rFonts w:ascii="Times New Roman" w:hAnsi="Times New Roman"/>
                <w:sz w:val="24"/>
                <w:szCs w:val="24"/>
              </w:rPr>
            </w:pPr>
            <w:r w:rsidRPr="00B36436">
              <w:rPr>
                <w:rFonts w:ascii="Times New Roman" w:hAnsi="Times New Roman"/>
                <w:sz w:val="24"/>
                <w:szCs w:val="24"/>
              </w:rPr>
              <w:t>2028 год- 3824948.00 рублей</w:t>
            </w:r>
          </w:p>
        </w:tc>
      </w:tr>
    </w:tbl>
    <w:p w:rsidR="00401B2C" w:rsidRPr="00B36436" w:rsidRDefault="00401B2C">
      <w:pPr>
        <w:rPr>
          <w:rFonts w:ascii="Times New Roman" w:hAnsi="Times New Roman"/>
          <w:sz w:val="24"/>
          <w:szCs w:val="24"/>
        </w:rPr>
      </w:pPr>
    </w:p>
    <w:p w:rsidR="00401B2C" w:rsidRPr="00B36436" w:rsidRDefault="00401B2C" w:rsidP="00B36436">
      <w:pPr>
        <w:pStyle w:val="ListParagraph"/>
        <w:numPr>
          <w:ilvl w:val="1"/>
          <w:numId w:val="1"/>
        </w:numPr>
        <w:spacing w:line="240" w:lineRule="auto"/>
        <w:ind w:left="284" w:hanging="568"/>
        <w:rPr>
          <w:rFonts w:ascii="Times New Roman" w:hAnsi="Times New Roman"/>
          <w:sz w:val="24"/>
          <w:szCs w:val="24"/>
        </w:rPr>
      </w:pPr>
      <w:r w:rsidRPr="00B36436">
        <w:rPr>
          <w:rFonts w:ascii="Times New Roman" w:hAnsi="Times New Roman"/>
          <w:sz w:val="24"/>
          <w:szCs w:val="24"/>
        </w:rPr>
        <w:t>Раздел 4 «Ресурсное обеспечение муниципальной программы) изложить в редакции:</w:t>
      </w:r>
    </w:p>
    <w:p w:rsidR="00401B2C" w:rsidRPr="00B36436" w:rsidRDefault="00401B2C" w:rsidP="00B36436">
      <w:pPr>
        <w:pStyle w:val="ListParagraph"/>
        <w:spacing w:line="240" w:lineRule="auto"/>
        <w:ind w:left="-284"/>
        <w:rPr>
          <w:rFonts w:ascii="Times New Roman" w:hAnsi="Times New Roman"/>
          <w:sz w:val="24"/>
          <w:szCs w:val="24"/>
        </w:rPr>
      </w:pPr>
      <w:r w:rsidRPr="00B36436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01B2C" w:rsidRPr="00B36436" w:rsidRDefault="00401B2C" w:rsidP="00B36436">
      <w:pPr>
        <w:pStyle w:val="ListParagraph"/>
        <w:spacing w:line="240" w:lineRule="auto"/>
        <w:ind w:left="-284"/>
        <w:rPr>
          <w:rFonts w:ascii="Times New Roman" w:hAnsi="Times New Roman"/>
          <w:sz w:val="24"/>
          <w:szCs w:val="24"/>
        </w:rPr>
      </w:pPr>
      <w:r w:rsidRPr="00B36436">
        <w:rPr>
          <w:rFonts w:ascii="Times New Roman" w:hAnsi="Times New Roman"/>
          <w:sz w:val="24"/>
          <w:szCs w:val="24"/>
        </w:rPr>
        <w:t xml:space="preserve">   Общий объем финансирования муниципальной программы составляет  12627533,00  рублей, в том числе:</w:t>
      </w:r>
    </w:p>
    <w:p w:rsidR="00401B2C" w:rsidRPr="00B36436" w:rsidRDefault="00401B2C" w:rsidP="00B36436">
      <w:pPr>
        <w:pStyle w:val="ListParagraph"/>
        <w:spacing w:line="240" w:lineRule="auto"/>
        <w:ind w:left="-284"/>
        <w:rPr>
          <w:rFonts w:ascii="Times New Roman" w:hAnsi="Times New Roman"/>
          <w:sz w:val="24"/>
          <w:szCs w:val="24"/>
        </w:rPr>
      </w:pPr>
      <w:r w:rsidRPr="00B36436">
        <w:rPr>
          <w:rFonts w:ascii="Times New Roman" w:hAnsi="Times New Roman"/>
          <w:sz w:val="24"/>
          <w:szCs w:val="24"/>
        </w:rPr>
        <w:t xml:space="preserve">           2026 год – 5063450,00  рублей;</w:t>
      </w:r>
    </w:p>
    <w:p w:rsidR="00401B2C" w:rsidRPr="00B36436" w:rsidRDefault="00401B2C" w:rsidP="00B36436">
      <w:pPr>
        <w:pStyle w:val="ListParagraph"/>
        <w:spacing w:line="240" w:lineRule="auto"/>
        <w:ind w:left="-284"/>
        <w:rPr>
          <w:rFonts w:ascii="Times New Roman" w:hAnsi="Times New Roman"/>
          <w:sz w:val="24"/>
          <w:szCs w:val="24"/>
        </w:rPr>
      </w:pPr>
      <w:r w:rsidRPr="00B36436">
        <w:rPr>
          <w:rFonts w:ascii="Times New Roman" w:hAnsi="Times New Roman"/>
          <w:sz w:val="24"/>
          <w:szCs w:val="24"/>
        </w:rPr>
        <w:t xml:space="preserve">           2027 год – 3781135,00рублей;</w:t>
      </w:r>
    </w:p>
    <w:p w:rsidR="00401B2C" w:rsidRPr="00B36436" w:rsidRDefault="00401B2C" w:rsidP="00B36436">
      <w:pPr>
        <w:pStyle w:val="ListParagraph"/>
        <w:spacing w:line="240" w:lineRule="auto"/>
        <w:ind w:left="-284"/>
        <w:rPr>
          <w:rFonts w:ascii="Times New Roman" w:hAnsi="Times New Roman"/>
          <w:sz w:val="24"/>
          <w:szCs w:val="24"/>
        </w:rPr>
      </w:pPr>
      <w:r w:rsidRPr="00B36436">
        <w:rPr>
          <w:rFonts w:ascii="Times New Roman" w:hAnsi="Times New Roman"/>
          <w:sz w:val="24"/>
          <w:szCs w:val="24"/>
        </w:rPr>
        <w:t xml:space="preserve">           2028 год – 3824948.00рубля.  </w:t>
      </w:r>
    </w:p>
    <w:p w:rsidR="00401B2C" w:rsidRPr="00B36436" w:rsidRDefault="00401B2C" w:rsidP="00B36436">
      <w:pPr>
        <w:pStyle w:val="ListParagraph"/>
        <w:spacing w:line="240" w:lineRule="auto"/>
        <w:ind w:left="-284"/>
        <w:rPr>
          <w:rFonts w:ascii="Times New Roman" w:hAnsi="Times New Roman"/>
          <w:sz w:val="24"/>
          <w:szCs w:val="24"/>
        </w:rPr>
      </w:pPr>
      <w:r w:rsidRPr="00B36436">
        <w:rPr>
          <w:rFonts w:ascii="Times New Roman" w:hAnsi="Times New Roman"/>
          <w:sz w:val="24"/>
          <w:szCs w:val="24"/>
        </w:rPr>
        <w:t>1,3.Пункт 6 плана реализации муниципальной программы (приложение 2)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401B2C" w:rsidRPr="00B36436" w:rsidTr="00A01690">
        <w:trPr>
          <w:trHeight w:val="1172"/>
        </w:trPr>
        <w:tc>
          <w:tcPr>
            <w:tcW w:w="3928" w:type="dxa"/>
          </w:tcPr>
          <w:p w:rsidR="00401B2C" w:rsidRPr="00B36436" w:rsidRDefault="00401B2C" w:rsidP="00B364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436">
              <w:rPr>
                <w:rFonts w:ascii="Times New Roman" w:hAnsi="Times New Roman"/>
                <w:sz w:val="24"/>
                <w:szCs w:val="24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  <w:p w:rsidR="00401B2C" w:rsidRPr="00B36436" w:rsidRDefault="00401B2C" w:rsidP="00B364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401B2C" w:rsidRPr="00B36436" w:rsidRDefault="00401B2C" w:rsidP="00B364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436">
              <w:rPr>
                <w:rFonts w:ascii="Times New Roman" w:hAnsi="Times New Roman"/>
                <w:sz w:val="24"/>
                <w:szCs w:val="24"/>
              </w:rPr>
              <w:t>Объем средств на реализацию:</w:t>
            </w:r>
          </w:p>
          <w:p w:rsidR="00401B2C" w:rsidRPr="00B36436" w:rsidRDefault="00401B2C" w:rsidP="00B364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436">
              <w:rPr>
                <w:rFonts w:ascii="Times New Roman" w:hAnsi="Times New Roman"/>
                <w:sz w:val="24"/>
                <w:szCs w:val="24"/>
              </w:rPr>
              <w:t>2026 год – 100795.00 рублей;</w:t>
            </w:r>
          </w:p>
          <w:p w:rsidR="00401B2C" w:rsidRPr="00B36436" w:rsidRDefault="00401B2C" w:rsidP="00B364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436">
              <w:rPr>
                <w:rFonts w:ascii="Times New Roman" w:hAnsi="Times New Roman"/>
                <w:sz w:val="24"/>
                <w:szCs w:val="24"/>
              </w:rPr>
              <w:t>2027 год- 219480.00 рублей;</w:t>
            </w:r>
          </w:p>
          <w:p w:rsidR="00401B2C" w:rsidRPr="00B36436" w:rsidRDefault="00401B2C" w:rsidP="00B364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436">
              <w:rPr>
                <w:rFonts w:ascii="Times New Roman" w:hAnsi="Times New Roman"/>
                <w:sz w:val="24"/>
                <w:szCs w:val="24"/>
              </w:rPr>
              <w:t>2028 год – 219480.</w:t>
            </w:r>
            <w:r w:rsidRPr="00B36436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Pr="00B36436">
              <w:rPr>
                <w:rFonts w:ascii="Times New Roman" w:hAnsi="Times New Roman"/>
                <w:sz w:val="24"/>
                <w:szCs w:val="24"/>
              </w:rPr>
              <w:t xml:space="preserve"> рублей.</w:t>
            </w:r>
          </w:p>
        </w:tc>
      </w:tr>
    </w:tbl>
    <w:p w:rsidR="00401B2C" w:rsidRPr="00B36436" w:rsidRDefault="00401B2C" w:rsidP="00B36436">
      <w:pPr>
        <w:pStyle w:val="ListParagraph"/>
        <w:spacing w:line="240" w:lineRule="auto"/>
        <w:ind w:left="-284"/>
        <w:rPr>
          <w:rFonts w:ascii="Times New Roman" w:hAnsi="Times New Roman"/>
          <w:sz w:val="24"/>
          <w:szCs w:val="24"/>
        </w:rPr>
      </w:pPr>
    </w:p>
    <w:p w:rsidR="00401B2C" w:rsidRPr="00B36436" w:rsidRDefault="00401B2C" w:rsidP="00B36436">
      <w:pPr>
        <w:pStyle w:val="ListParagraph"/>
        <w:spacing w:line="240" w:lineRule="auto"/>
        <w:ind w:left="-284"/>
        <w:rPr>
          <w:rFonts w:ascii="Times New Roman" w:hAnsi="Times New Roman"/>
          <w:sz w:val="24"/>
          <w:szCs w:val="24"/>
        </w:rPr>
      </w:pPr>
      <w:r w:rsidRPr="00B36436">
        <w:rPr>
          <w:rFonts w:ascii="Times New Roman" w:hAnsi="Times New Roman"/>
          <w:sz w:val="24"/>
          <w:szCs w:val="24"/>
        </w:rPr>
        <w:t>1.4. Итого по муниципальной программе плана реализации муниципальной программы (приложение изложить в следующей редакции:</w:t>
      </w:r>
    </w:p>
    <w:p w:rsidR="00401B2C" w:rsidRPr="00B36436" w:rsidRDefault="00401B2C" w:rsidP="00B36436">
      <w:pPr>
        <w:pStyle w:val="ListParagraph"/>
        <w:spacing w:line="240" w:lineRule="auto"/>
        <w:ind w:left="-284"/>
        <w:rPr>
          <w:rFonts w:ascii="Times New Roman" w:hAnsi="Times New Roman"/>
          <w:sz w:val="24"/>
          <w:szCs w:val="24"/>
        </w:rPr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401B2C" w:rsidRPr="00B36436" w:rsidTr="008C20F8">
        <w:trPr>
          <w:trHeight w:val="1172"/>
        </w:trPr>
        <w:tc>
          <w:tcPr>
            <w:tcW w:w="3928" w:type="dxa"/>
          </w:tcPr>
          <w:p w:rsidR="00401B2C" w:rsidRPr="00B36436" w:rsidRDefault="00401B2C" w:rsidP="00B364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436">
              <w:rPr>
                <w:rFonts w:ascii="Times New Roman" w:hAnsi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6570" w:type="dxa"/>
          </w:tcPr>
          <w:p w:rsidR="00401B2C" w:rsidRPr="00B36436" w:rsidRDefault="00401B2C" w:rsidP="00B364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436">
              <w:rPr>
                <w:rFonts w:ascii="Times New Roman" w:hAnsi="Times New Roman"/>
                <w:sz w:val="24"/>
                <w:szCs w:val="24"/>
              </w:rPr>
              <w:t>Объем средств на реализацию:</w:t>
            </w:r>
          </w:p>
          <w:p w:rsidR="00401B2C" w:rsidRPr="00B36436" w:rsidRDefault="00401B2C" w:rsidP="00B364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436">
              <w:rPr>
                <w:rFonts w:ascii="Times New Roman" w:hAnsi="Times New Roman"/>
                <w:sz w:val="24"/>
                <w:szCs w:val="24"/>
              </w:rPr>
              <w:t>2026 год – 5063450,00  рублей;</w:t>
            </w:r>
          </w:p>
          <w:p w:rsidR="00401B2C" w:rsidRPr="00B36436" w:rsidRDefault="00401B2C" w:rsidP="00B364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436">
              <w:rPr>
                <w:rFonts w:ascii="Times New Roman" w:hAnsi="Times New Roman"/>
                <w:sz w:val="24"/>
                <w:szCs w:val="24"/>
              </w:rPr>
              <w:t>202</w:t>
            </w:r>
            <w:r w:rsidRPr="00B36436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B36436">
              <w:rPr>
                <w:rFonts w:ascii="Times New Roman" w:hAnsi="Times New Roman"/>
                <w:sz w:val="24"/>
                <w:szCs w:val="24"/>
              </w:rPr>
              <w:t xml:space="preserve"> год – 3781135,00рублей; </w:t>
            </w:r>
          </w:p>
          <w:p w:rsidR="00401B2C" w:rsidRPr="00B36436" w:rsidRDefault="00401B2C" w:rsidP="00B364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436">
              <w:rPr>
                <w:rFonts w:ascii="Times New Roman" w:hAnsi="Times New Roman"/>
                <w:sz w:val="24"/>
                <w:szCs w:val="24"/>
              </w:rPr>
              <w:t>202</w:t>
            </w:r>
            <w:r w:rsidRPr="00B36436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B36436">
              <w:rPr>
                <w:rFonts w:ascii="Times New Roman" w:hAnsi="Times New Roman"/>
                <w:sz w:val="24"/>
                <w:szCs w:val="24"/>
              </w:rPr>
              <w:t xml:space="preserve"> год – 3824948.00 рублей.</w:t>
            </w:r>
          </w:p>
        </w:tc>
      </w:tr>
    </w:tbl>
    <w:p w:rsidR="00401B2C" w:rsidRPr="00B36436" w:rsidRDefault="00401B2C" w:rsidP="00B36436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6436">
        <w:rPr>
          <w:rFonts w:ascii="Times New Roman" w:hAnsi="Times New Roman"/>
          <w:sz w:val="24"/>
          <w:szCs w:val="24"/>
        </w:rPr>
        <w:t>2. Данное постановление вступает в силу с момента подписания.</w:t>
      </w:r>
    </w:p>
    <w:p w:rsidR="00401B2C" w:rsidRPr="00B36436" w:rsidRDefault="00401B2C" w:rsidP="00B36436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6436">
        <w:rPr>
          <w:rFonts w:ascii="Times New Roman" w:hAnsi="Times New Roman"/>
          <w:sz w:val="24"/>
          <w:szCs w:val="24"/>
        </w:rPr>
        <w:t xml:space="preserve">3. Данное постановление обнародовать согласно Уставу. </w:t>
      </w:r>
    </w:p>
    <w:p w:rsidR="00401B2C" w:rsidRPr="00B36436" w:rsidRDefault="00401B2C" w:rsidP="00B36436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6436">
        <w:rPr>
          <w:rFonts w:ascii="Times New Roman" w:hAnsi="Times New Roman"/>
          <w:sz w:val="24"/>
          <w:szCs w:val="24"/>
        </w:rPr>
        <w:t>4. Контроль за исполнением постановления оставляю за собой.</w:t>
      </w:r>
    </w:p>
    <w:p w:rsidR="00401B2C" w:rsidRPr="00B36436" w:rsidRDefault="00401B2C" w:rsidP="00B3643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6436">
        <w:rPr>
          <w:rFonts w:ascii="Times New Roman" w:hAnsi="Times New Roman"/>
          <w:sz w:val="24"/>
          <w:szCs w:val="24"/>
        </w:rPr>
        <w:t xml:space="preserve">ВРИО главы администрации </w:t>
      </w:r>
      <w:r w:rsidRPr="00B36436">
        <w:rPr>
          <w:rFonts w:ascii="Times New Roman" w:hAnsi="Times New Roman"/>
          <w:sz w:val="24"/>
          <w:szCs w:val="24"/>
        </w:rPr>
        <w:tab/>
      </w:r>
    </w:p>
    <w:p w:rsidR="00401B2C" w:rsidRPr="00B36436" w:rsidRDefault="00401B2C" w:rsidP="00B3643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6436">
        <w:rPr>
          <w:rFonts w:ascii="Times New Roman" w:hAnsi="Times New Roman"/>
          <w:sz w:val="24"/>
          <w:szCs w:val="24"/>
        </w:rPr>
        <w:t>Березинского сельского поселения</w:t>
      </w:r>
      <w:r w:rsidRPr="00B36436">
        <w:rPr>
          <w:rFonts w:ascii="Times New Roman" w:hAnsi="Times New Roman"/>
          <w:sz w:val="24"/>
          <w:szCs w:val="24"/>
        </w:rPr>
        <w:tab/>
      </w:r>
      <w:r w:rsidRPr="00B36436">
        <w:rPr>
          <w:rFonts w:ascii="Times New Roman" w:hAnsi="Times New Roman"/>
          <w:sz w:val="24"/>
          <w:szCs w:val="24"/>
        </w:rPr>
        <w:tab/>
      </w:r>
      <w:r w:rsidRPr="00B36436">
        <w:rPr>
          <w:rFonts w:ascii="Times New Roman" w:hAnsi="Times New Roman"/>
          <w:sz w:val="24"/>
          <w:szCs w:val="24"/>
        </w:rPr>
        <w:tab/>
        <w:t xml:space="preserve">              </w:t>
      </w:r>
      <w:r w:rsidRPr="00B36436">
        <w:rPr>
          <w:rFonts w:ascii="Times New Roman" w:hAnsi="Times New Roman"/>
          <w:sz w:val="24"/>
          <w:szCs w:val="24"/>
        </w:rPr>
        <w:tab/>
        <w:t>Т.М. Хомякова</w:t>
      </w:r>
    </w:p>
    <w:p w:rsidR="00401B2C" w:rsidRDefault="00401B2C" w:rsidP="009738FF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401B2C" w:rsidRDefault="00401B2C" w:rsidP="009738FF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401B2C" w:rsidRPr="00B36436" w:rsidRDefault="00401B2C" w:rsidP="009738FF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36436">
        <w:rPr>
          <w:rFonts w:ascii="Times New Roman" w:hAnsi="Times New Roman"/>
          <w:sz w:val="24"/>
          <w:szCs w:val="24"/>
        </w:rPr>
        <w:t>Исполнил:</w:t>
      </w:r>
    </w:p>
    <w:p w:rsidR="00401B2C" w:rsidRPr="00B36436" w:rsidRDefault="00401B2C" w:rsidP="001F64B1">
      <w:pPr>
        <w:widowControl w:val="0"/>
        <w:tabs>
          <w:tab w:val="left" w:pos="55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И.о </w:t>
      </w:r>
      <w:r w:rsidRPr="00B36436">
        <w:rPr>
          <w:rFonts w:ascii="Times New Roman" w:hAnsi="Times New Roman"/>
          <w:sz w:val="24"/>
          <w:szCs w:val="24"/>
        </w:rPr>
        <w:t>ведущ</w:t>
      </w:r>
      <w:r>
        <w:rPr>
          <w:rFonts w:ascii="Times New Roman" w:hAnsi="Times New Roman"/>
          <w:sz w:val="24"/>
          <w:szCs w:val="24"/>
        </w:rPr>
        <w:t>его</w:t>
      </w:r>
      <w:r w:rsidRPr="00B36436">
        <w:rPr>
          <w:rFonts w:ascii="Times New Roman" w:hAnsi="Times New Roman"/>
          <w:sz w:val="24"/>
          <w:szCs w:val="24"/>
        </w:rPr>
        <w:t xml:space="preserve"> специалист</w:t>
      </w:r>
      <w:r>
        <w:rPr>
          <w:rFonts w:ascii="Times New Roman" w:hAnsi="Times New Roman"/>
          <w:sz w:val="24"/>
          <w:szCs w:val="24"/>
        </w:rPr>
        <w:t>а</w:t>
      </w:r>
      <w:r w:rsidRPr="00B36436">
        <w:rPr>
          <w:rFonts w:ascii="Times New Roman" w:hAnsi="Times New Roman"/>
          <w:sz w:val="24"/>
          <w:szCs w:val="24"/>
        </w:rPr>
        <w:t xml:space="preserve"> Березинской</w:t>
      </w:r>
    </w:p>
    <w:p w:rsidR="00401B2C" w:rsidRPr="00B36436" w:rsidRDefault="00401B2C" w:rsidP="009738FF">
      <w:pPr>
        <w:pStyle w:val="ListParagraph"/>
        <w:spacing w:after="0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B36436">
        <w:rPr>
          <w:rFonts w:ascii="Times New Roman" w:hAnsi="Times New Roman"/>
          <w:sz w:val="24"/>
          <w:szCs w:val="24"/>
        </w:rPr>
        <w:t>сельской администрации</w:t>
      </w:r>
      <w:r w:rsidRPr="00B36436">
        <w:rPr>
          <w:rFonts w:ascii="Times New Roman" w:hAnsi="Times New Roman"/>
          <w:sz w:val="24"/>
          <w:szCs w:val="24"/>
        </w:rPr>
        <w:tab/>
      </w:r>
      <w:r w:rsidRPr="00B36436">
        <w:rPr>
          <w:rFonts w:ascii="Times New Roman" w:hAnsi="Times New Roman"/>
          <w:sz w:val="24"/>
          <w:szCs w:val="24"/>
        </w:rPr>
        <w:tab/>
      </w:r>
      <w:r w:rsidRPr="00B36436">
        <w:rPr>
          <w:rFonts w:ascii="Times New Roman" w:hAnsi="Times New Roman"/>
          <w:sz w:val="24"/>
          <w:szCs w:val="24"/>
        </w:rPr>
        <w:tab/>
      </w:r>
      <w:r w:rsidRPr="00B36436">
        <w:rPr>
          <w:rFonts w:ascii="Times New Roman" w:hAnsi="Times New Roman"/>
          <w:sz w:val="24"/>
          <w:szCs w:val="24"/>
        </w:rPr>
        <w:tab/>
      </w:r>
      <w:r w:rsidRPr="00B36436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B36436">
        <w:rPr>
          <w:rFonts w:ascii="Times New Roman" w:hAnsi="Times New Roman"/>
          <w:sz w:val="24"/>
          <w:szCs w:val="24"/>
        </w:rPr>
        <w:t>Н.Н.Ильина</w:t>
      </w:r>
      <w:r w:rsidRPr="00B36436">
        <w:rPr>
          <w:rFonts w:ascii="Times New Roman" w:hAnsi="Times New Roman"/>
          <w:sz w:val="24"/>
          <w:szCs w:val="24"/>
        </w:rPr>
        <w:tab/>
      </w:r>
    </w:p>
    <w:sectPr w:rsidR="00401B2C" w:rsidRPr="00B36436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2C5D"/>
    <w:rsid w:val="00003A38"/>
    <w:rsid w:val="00011959"/>
    <w:rsid w:val="00057754"/>
    <w:rsid w:val="0008274C"/>
    <w:rsid w:val="000B0304"/>
    <w:rsid w:val="000F0C56"/>
    <w:rsid w:val="000F6E51"/>
    <w:rsid w:val="0010695E"/>
    <w:rsid w:val="00110B21"/>
    <w:rsid w:val="001269BB"/>
    <w:rsid w:val="00141FBF"/>
    <w:rsid w:val="00146AC8"/>
    <w:rsid w:val="001B6A42"/>
    <w:rsid w:val="001C0F84"/>
    <w:rsid w:val="001E6A4B"/>
    <w:rsid w:val="001F64B1"/>
    <w:rsid w:val="00205366"/>
    <w:rsid w:val="0022634C"/>
    <w:rsid w:val="00227D43"/>
    <w:rsid w:val="00254EF0"/>
    <w:rsid w:val="00257E48"/>
    <w:rsid w:val="00261276"/>
    <w:rsid w:val="002647F3"/>
    <w:rsid w:val="00275857"/>
    <w:rsid w:val="0028112E"/>
    <w:rsid w:val="00296AEE"/>
    <w:rsid w:val="00296EEE"/>
    <w:rsid w:val="002A53D6"/>
    <w:rsid w:val="002B1176"/>
    <w:rsid w:val="002B64E9"/>
    <w:rsid w:val="002D43CD"/>
    <w:rsid w:val="002D781D"/>
    <w:rsid w:val="002F160A"/>
    <w:rsid w:val="003209A6"/>
    <w:rsid w:val="003402AC"/>
    <w:rsid w:val="00372ADA"/>
    <w:rsid w:val="00373D55"/>
    <w:rsid w:val="0037414E"/>
    <w:rsid w:val="00385688"/>
    <w:rsid w:val="003A521F"/>
    <w:rsid w:val="003B43AB"/>
    <w:rsid w:val="003C739B"/>
    <w:rsid w:val="003D0B45"/>
    <w:rsid w:val="003D736D"/>
    <w:rsid w:val="003E465F"/>
    <w:rsid w:val="003F262B"/>
    <w:rsid w:val="00401B2C"/>
    <w:rsid w:val="00417083"/>
    <w:rsid w:val="00457726"/>
    <w:rsid w:val="00470A79"/>
    <w:rsid w:val="004A569A"/>
    <w:rsid w:val="004B28F0"/>
    <w:rsid w:val="004B7435"/>
    <w:rsid w:val="004D35E0"/>
    <w:rsid w:val="004E5883"/>
    <w:rsid w:val="0050121E"/>
    <w:rsid w:val="005175F5"/>
    <w:rsid w:val="00522853"/>
    <w:rsid w:val="00575D12"/>
    <w:rsid w:val="00580713"/>
    <w:rsid w:val="005839BC"/>
    <w:rsid w:val="00583F00"/>
    <w:rsid w:val="005C788C"/>
    <w:rsid w:val="005D71F3"/>
    <w:rsid w:val="005E27B2"/>
    <w:rsid w:val="00601760"/>
    <w:rsid w:val="006118F9"/>
    <w:rsid w:val="0066083C"/>
    <w:rsid w:val="006930A2"/>
    <w:rsid w:val="0069405F"/>
    <w:rsid w:val="006974DA"/>
    <w:rsid w:val="006B5A7B"/>
    <w:rsid w:val="006E071A"/>
    <w:rsid w:val="00712C5D"/>
    <w:rsid w:val="0075769B"/>
    <w:rsid w:val="00767483"/>
    <w:rsid w:val="00767AE3"/>
    <w:rsid w:val="007A1678"/>
    <w:rsid w:val="007B5E94"/>
    <w:rsid w:val="007F32E7"/>
    <w:rsid w:val="0080375E"/>
    <w:rsid w:val="00813ED2"/>
    <w:rsid w:val="0082216A"/>
    <w:rsid w:val="008533C3"/>
    <w:rsid w:val="008644C5"/>
    <w:rsid w:val="008B1F3C"/>
    <w:rsid w:val="008C20F8"/>
    <w:rsid w:val="008C624B"/>
    <w:rsid w:val="0091416F"/>
    <w:rsid w:val="00926E82"/>
    <w:rsid w:val="00950069"/>
    <w:rsid w:val="00966BCC"/>
    <w:rsid w:val="009738FF"/>
    <w:rsid w:val="00975688"/>
    <w:rsid w:val="00976C1B"/>
    <w:rsid w:val="009933FF"/>
    <w:rsid w:val="009B1D8F"/>
    <w:rsid w:val="009E5FE9"/>
    <w:rsid w:val="00A01690"/>
    <w:rsid w:val="00A06E3F"/>
    <w:rsid w:val="00A3160A"/>
    <w:rsid w:val="00A35A39"/>
    <w:rsid w:val="00A607C2"/>
    <w:rsid w:val="00A61AF7"/>
    <w:rsid w:val="00A71A1B"/>
    <w:rsid w:val="00A8260B"/>
    <w:rsid w:val="00AC2F51"/>
    <w:rsid w:val="00AD76D7"/>
    <w:rsid w:val="00B36436"/>
    <w:rsid w:val="00B42669"/>
    <w:rsid w:val="00B553B1"/>
    <w:rsid w:val="00B55862"/>
    <w:rsid w:val="00B953FF"/>
    <w:rsid w:val="00BB2885"/>
    <w:rsid w:val="00BB7199"/>
    <w:rsid w:val="00BD02D1"/>
    <w:rsid w:val="00BD34CB"/>
    <w:rsid w:val="00C23255"/>
    <w:rsid w:val="00C3166D"/>
    <w:rsid w:val="00C45306"/>
    <w:rsid w:val="00C55F57"/>
    <w:rsid w:val="00C56B1A"/>
    <w:rsid w:val="00C66934"/>
    <w:rsid w:val="00C71704"/>
    <w:rsid w:val="00C815D3"/>
    <w:rsid w:val="00CA4C47"/>
    <w:rsid w:val="00CC630C"/>
    <w:rsid w:val="00CD0190"/>
    <w:rsid w:val="00CE7FB8"/>
    <w:rsid w:val="00CF4EF8"/>
    <w:rsid w:val="00D57575"/>
    <w:rsid w:val="00D62442"/>
    <w:rsid w:val="00DC76CD"/>
    <w:rsid w:val="00DD40AC"/>
    <w:rsid w:val="00E250B8"/>
    <w:rsid w:val="00E26023"/>
    <w:rsid w:val="00E439B3"/>
    <w:rsid w:val="00E44499"/>
    <w:rsid w:val="00E628DF"/>
    <w:rsid w:val="00E65561"/>
    <w:rsid w:val="00EB5037"/>
    <w:rsid w:val="00EE3086"/>
    <w:rsid w:val="00EE3FDC"/>
    <w:rsid w:val="00F04AFF"/>
    <w:rsid w:val="00F066FB"/>
    <w:rsid w:val="00F07D24"/>
    <w:rsid w:val="00F6612B"/>
    <w:rsid w:val="00F814F7"/>
    <w:rsid w:val="00F84C27"/>
    <w:rsid w:val="00F86035"/>
    <w:rsid w:val="00F8657C"/>
    <w:rsid w:val="00F94842"/>
    <w:rsid w:val="00FB7879"/>
    <w:rsid w:val="00FC2C70"/>
    <w:rsid w:val="00FC4D6E"/>
    <w:rsid w:val="00FF3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76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uiPriority w:val="99"/>
    <w:qFormat/>
    <w:rsid w:val="00712C5D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12C5D"/>
    <w:rPr>
      <w:rFonts w:ascii="Arial Narrow" w:hAnsi="Arial Narrow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12C5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1416F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E628DF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628D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</Pages>
  <Words>414</Words>
  <Characters>2360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User</cp:lastModifiedBy>
  <cp:revision>3</cp:revision>
  <cp:lastPrinted>2026-06-02T08:55:00Z</cp:lastPrinted>
  <dcterms:created xsi:type="dcterms:W3CDTF">2026-06-02T08:26:00Z</dcterms:created>
  <dcterms:modified xsi:type="dcterms:W3CDTF">2026-06-02T08:56:00Z</dcterms:modified>
</cp:coreProperties>
</file>